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22119" w14:textId="77777777" w:rsidR="00206B5B" w:rsidRDefault="00206B5B" w:rsidP="00206B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CLAYDON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208C8B5C" w14:textId="77777777" w:rsidR="00206B5B" w:rsidRDefault="00206B5B" w:rsidP="00206B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Croxby</w:t>
      </w:r>
      <w:proofErr w:type="spellEnd"/>
      <w:r>
        <w:rPr>
          <w:rFonts w:ascii="Times New Roman" w:hAnsi="Times New Roman" w:cs="Times New Roman"/>
          <w:sz w:val="24"/>
          <w:szCs w:val="24"/>
        </w:rPr>
        <w:t>, Lincolnshire.</w:t>
      </w:r>
    </w:p>
    <w:p w14:paraId="4ACB02A4" w14:textId="77777777" w:rsidR="00206B5B" w:rsidRDefault="00206B5B" w:rsidP="00206B5B">
      <w:pPr>
        <w:rPr>
          <w:rFonts w:ascii="Times New Roman" w:hAnsi="Times New Roman" w:cs="Times New Roman"/>
          <w:sz w:val="24"/>
          <w:szCs w:val="24"/>
        </w:rPr>
      </w:pPr>
    </w:p>
    <w:p w14:paraId="69312C96" w14:textId="77777777" w:rsidR="00206B5B" w:rsidRDefault="00206B5B" w:rsidP="00206B5B">
      <w:pPr>
        <w:rPr>
          <w:rFonts w:ascii="Times New Roman" w:hAnsi="Times New Roman" w:cs="Times New Roman"/>
          <w:sz w:val="24"/>
          <w:szCs w:val="24"/>
        </w:rPr>
      </w:pPr>
    </w:p>
    <w:p w14:paraId="1E885C9F" w14:textId="77777777" w:rsidR="00206B5B" w:rsidRDefault="00206B5B" w:rsidP="00206B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May1405</w:t>
      </w:r>
      <w:r>
        <w:rPr>
          <w:rFonts w:ascii="Times New Roman" w:hAnsi="Times New Roman" w:cs="Times New Roman"/>
          <w:sz w:val="24"/>
          <w:szCs w:val="24"/>
        </w:rPr>
        <w:tab/>
        <w:t>He was licensed for one years’ non-residence whilst in the service of</w:t>
      </w:r>
    </w:p>
    <w:p w14:paraId="70560957" w14:textId="77777777" w:rsidR="00206B5B" w:rsidRDefault="00206B5B" w:rsidP="00206B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Henry Bowet, bishop of Bath and Wells(q.v.).</w:t>
      </w:r>
    </w:p>
    <w:p w14:paraId="2FB136AF" w14:textId="77777777" w:rsidR="00206B5B" w:rsidRDefault="00206B5B" w:rsidP="00206B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1405-1419” ed. Margaret </w:t>
      </w:r>
    </w:p>
    <w:p w14:paraId="3C8B9697" w14:textId="77777777" w:rsidR="00206B5B" w:rsidRDefault="00206B5B" w:rsidP="00206B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Archer, pub. Lincoln Record Society 1962 vol.1 p.2)</w:t>
      </w:r>
    </w:p>
    <w:p w14:paraId="521CEF7A" w14:textId="77777777" w:rsidR="00206B5B" w:rsidRDefault="00206B5B" w:rsidP="00206B5B">
      <w:pPr>
        <w:rPr>
          <w:rFonts w:ascii="Times New Roman" w:hAnsi="Times New Roman" w:cs="Times New Roman"/>
          <w:sz w:val="24"/>
          <w:szCs w:val="24"/>
        </w:rPr>
      </w:pPr>
    </w:p>
    <w:p w14:paraId="3B1C063E" w14:textId="77777777" w:rsidR="00206B5B" w:rsidRDefault="00206B5B" w:rsidP="00206B5B">
      <w:pPr>
        <w:rPr>
          <w:rFonts w:ascii="Times New Roman" w:hAnsi="Times New Roman" w:cs="Times New Roman"/>
          <w:sz w:val="24"/>
          <w:szCs w:val="24"/>
        </w:rPr>
      </w:pPr>
    </w:p>
    <w:p w14:paraId="3D285A15" w14:textId="77777777" w:rsidR="00206B5B" w:rsidRDefault="00206B5B" w:rsidP="00206B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September 2022</w:t>
      </w:r>
    </w:p>
    <w:p w14:paraId="416FBE8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557E0" w14:textId="77777777" w:rsidR="00206B5B" w:rsidRDefault="00206B5B" w:rsidP="009139A6">
      <w:r>
        <w:separator/>
      </w:r>
    </w:p>
  </w:endnote>
  <w:endnote w:type="continuationSeparator" w:id="0">
    <w:p w14:paraId="4BF7385E" w14:textId="77777777" w:rsidR="00206B5B" w:rsidRDefault="00206B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BFDE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DCF9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B8E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E4DDC" w14:textId="77777777" w:rsidR="00206B5B" w:rsidRDefault="00206B5B" w:rsidP="009139A6">
      <w:r>
        <w:separator/>
      </w:r>
    </w:p>
  </w:footnote>
  <w:footnote w:type="continuationSeparator" w:id="0">
    <w:p w14:paraId="105A2C72" w14:textId="77777777" w:rsidR="00206B5B" w:rsidRDefault="00206B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4169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E72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A7FA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B5B"/>
    <w:rsid w:val="000666E0"/>
    <w:rsid w:val="00206B5B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80C44"/>
  <w15:chartTrackingRefBased/>
  <w15:docId w15:val="{C463F839-2ABC-4681-B561-A0C43DBFC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B5B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2022-10-02T19:34:00Z</dcterms:created>
  <dcterms:modified xsi:type="dcterms:W3CDTF">2022-10-02T19:34:00Z</dcterms:modified>
</cp:coreProperties>
</file>